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D71A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71A9">
              <w:rPr>
                <w:b/>
                <w:sz w:val="26"/>
                <w:szCs w:val="26"/>
                <w:lang w:val="en-US"/>
              </w:rPr>
              <w:t>203C_070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D71A9" w:rsidRDefault="00605677" w:rsidP="007142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D71A9">
              <w:rPr>
                <w:b/>
                <w:sz w:val="26"/>
                <w:szCs w:val="26"/>
                <w:lang w:val="en-US"/>
              </w:rPr>
              <w:t>2057656</w:t>
            </w:r>
            <w:bookmarkEnd w:id="0"/>
          </w:p>
        </w:tc>
      </w:tr>
    </w:tbl>
    <w:p w:rsidR="007142CF" w:rsidRDefault="007142CF" w:rsidP="007142C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7142CF" w:rsidRDefault="007142CF" w:rsidP="007142C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7142CF" w:rsidRDefault="007142CF" w:rsidP="007142C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7142CF" w:rsidRPr="00CB6078" w:rsidRDefault="007142CF" w:rsidP="007142CF">
      <w:pPr>
        <w:spacing w:line="276" w:lineRule="auto"/>
        <w:ind w:right="-1"/>
        <w:jc w:val="right"/>
        <w:rPr>
          <w:sz w:val="26"/>
          <w:szCs w:val="26"/>
        </w:rPr>
      </w:pPr>
    </w:p>
    <w:p w:rsidR="007142CF" w:rsidRPr="00CB6078" w:rsidRDefault="007142CF" w:rsidP="007142C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C44B8B" w:rsidRPr="00CB6078" w:rsidRDefault="007142CF" w:rsidP="007142CF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Default="00C44B8B" w:rsidP="00C44B8B"/>
    <w:p w:rsidR="007142CF" w:rsidRPr="00CB6078" w:rsidRDefault="007142CF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753A4">
        <w:rPr>
          <w:b/>
          <w:sz w:val="26"/>
          <w:szCs w:val="26"/>
        </w:rPr>
        <w:t>(</w:t>
      </w:r>
      <w:r w:rsidR="00EE0DA1">
        <w:rPr>
          <w:b/>
          <w:sz w:val="26"/>
          <w:szCs w:val="26"/>
        </w:rPr>
        <w:t>Траверса ТМ</w:t>
      </w:r>
      <w:r w:rsidR="00605677" w:rsidRPr="00B2691B">
        <w:rPr>
          <w:b/>
          <w:sz w:val="26"/>
          <w:szCs w:val="26"/>
        </w:rPr>
        <w:t xml:space="preserve">10 с </w:t>
      </w:r>
      <w:r w:rsidR="00EE0DA1">
        <w:rPr>
          <w:b/>
          <w:sz w:val="26"/>
          <w:szCs w:val="26"/>
        </w:rPr>
        <w:t xml:space="preserve">хомутом </w:t>
      </w:r>
      <w:r w:rsidR="00605677" w:rsidRPr="00B2691B">
        <w:rPr>
          <w:b/>
          <w:sz w:val="26"/>
          <w:szCs w:val="26"/>
        </w:rPr>
        <w:t>Х42</w:t>
      </w:r>
      <w:r w:rsidR="004753A4">
        <w:rPr>
          <w:b/>
          <w:sz w:val="26"/>
          <w:szCs w:val="26"/>
        </w:rPr>
        <w:t>)</w:t>
      </w:r>
      <w:r w:rsidR="004E1564" w:rsidRPr="004E156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E1564">
        <w:rPr>
          <w:b/>
          <w:sz w:val="26"/>
          <w:szCs w:val="26"/>
          <w:u w:val="single"/>
        </w:rPr>
        <w:t>203</w:t>
      </w:r>
      <w:r w:rsidR="00F115B9" w:rsidRPr="004E156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753A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4753A4">
        <w:rPr>
          <w:sz w:val="24"/>
          <w:szCs w:val="24"/>
        </w:rPr>
        <w:t xml:space="preserve">Технические требования, характеристики </w:t>
      </w:r>
      <w:r w:rsidR="00D601A5" w:rsidRPr="004753A4">
        <w:rPr>
          <w:sz w:val="24"/>
          <w:szCs w:val="24"/>
        </w:rPr>
        <w:t>траверс</w:t>
      </w:r>
      <w:r w:rsidR="004F4E9E" w:rsidRPr="004753A4">
        <w:rPr>
          <w:sz w:val="24"/>
          <w:szCs w:val="24"/>
        </w:rPr>
        <w:t xml:space="preserve"> должны соответствовать </w:t>
      </w:r>
      <w:r w:rsidR="001759FB" w:rsidRPr="004753A4">
        <w:rPr>
          <w:sz w:val="24"/>
          <w:szCs w:val="24"/>
        </w:rPr>
        <w:t>требованиям</w:t>
      </w:r>
      <w:bookmarkStart w:id="1" w:name="Поле4"/>
      <w:r w:rsidR="004E1564">
        <w:rPr>
          <w:sz w:val="24"/>
          <w:szCs w:val="24"/>
        </w:rPr>
        <w:t xml:space="preserve"> </w:t>
      </w:r>
      <w:r w:rsidR="00B2691B" w:rsidRPr="004753A4">
        <w:rPr>
          <w:sz w:val="24"/>
          <w:szCs w:val="24"/>
        </w:rPr>
        <w:t>Т</w:t>
      </w:r>
      <w:r w:rsidR="00605677" w:rsidRPr="004753A4">
        <w:rPr>
          <w:sz w:val="24"/>
          <w:szCs w:val="24"/>
        </w:rPr>
        <w:t>ипов</w:t>
      </w:r>
      <w:r w:rsidR="00EE0DA1">
        <w:rPr>
          <w:sz w:val="24"/>
          <w:szCs w:val="24"/>
        </w:rPr>
        <w:t>ых</w:t>
      </w:r>
      <w:r w:rsidR="00605677"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="00605677" w:rsidRPr="004753A4">
        <w:rPr>
          <w:sz w:val="24"/>
          <w:szCs w:val="24"/>
        </w:rPr>
        <w:t xml:space="preserve"> 3.407.1-143.8.10, 3.407.1-143.8.49</w:t>
      </w:r>
      <w:r w:rsidR="0073431B" w:rsidRPr="004753A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33029" w:rsidRDefault="00E33029" w:rsidP="00E330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142CF" w:rsidRDefault="00E33029" w:rsidP="007142C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557AC4">
        <w:rPr>
          <w:sz w:val="24"/>
          <w:szCs w:val="24"/>
        </w:rPr>
        <w:t xml:space="preserve"> новой, ранее не использованной.</w:t>
      </w:r>
    </w:p>
    <w:p w:rsidR="00E33029" w:rsidRPr="007142CF" w:rsidRDefault="00124F03" w:rsidP="007142CF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2.2</w:t>
      </w:r>
      <w:r w:rsidR="00E33029">
        <w:rPr>
          <w:sz w:val="24"/>
          <w:szCs w:val="24"/>
        </w:rPr>
        <w:t>. Траверсы дол</w:t>
      </w:r>
      <w:r w:rsidR="007142CF">
        <w:rPr>
          <w:sz w:val="24"/>
          <w:szCs w:val="24"/>
        </w:rPr>
        <w:t xml:space="preserve">жны соответствовать требованиям </w:t>
      </w:r>
      <w:r w:rsidR="004E1564" w:rsidRPr="004753A4">
        <w:rPr>
          <w:sz w:val="24"/>
          <w:szCs w:val="24"/>
        </w:rPr>
        <w:t>Типов</w:t>
      </w:r>
      <w:r w:rsidR="00EE0DA1">
        <w:rPr>
          <w:sz w:val="24"/>
          <w:szCs w:val="24"/>
        </w:rPr>
        <w:t>ых</w:t>
      </w:r>
      <w:r w:rsidR="004E1564"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="004E1564" w:rsidRPr="004753A4">
        <w:rPr>
          <w:sz w:val="24"/>
          <w:szCs w:val="24"/>
        </w:rPr>
        <w:t xml:space="preserve"> 3.407.1-143.8.10, 3.407.1-143.8.49</w:t>
      </w:r>
      <w:r w:rsidR="007142CF">
        <w:rPr>
          <w:sz w:val="26"/>
          <w:szCs w:val="26"/>
        </w:rPr>
        <w:t>.</w:t>
      </w:r>
    </w:p>
    <w:p w:rsidR="00E33029" w:rsidRDefault="00E33029" w:rsidP="00E3302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124F03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7142CF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124F03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7142CF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124F03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33029" w:rsidRDefault="00E33029" w:rsidP="00E330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7142CF">
        <w:rPr>
          <w:szCs w:val="24"/>
        </w:rPr>
        <w:t>П</w:t>
      </w:r>
      <w:r>
        <w:rPr>
          <w:szCs w:val="24"/>
        </w:rPr>
        <w:t>АО «МРСК Центра» при получении их на склад.</w:t>
      </w:r>
    </w:p>
    <w:p w:rsidR="00E33029" w:rsidRDefault="00E33029" w:rsidP="00E330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EE0DA1" w:rsidRDefault="00562D55" w:rsidP="00451C4D">
      <w:pPr>
        <w:rPr>
          <w:sz w:val="26"/>
          <w:szCs w:val="26"/>
        </w:rPr>
      </w:pPr>
    </w:p>
    <w:p w:rsidR="004A2665" w:rsidRPr="00CB6078" w:rsidRDefault="004A2665" w:rsidP="007142CF">
      <w:pPr>
        <w:ind w:firstLine="0"/>
        <w:rPr>
          <w:sz w:val="26"/>
          <w:szCs w:val="26"/>
        </w:rPr>
      </w:pPr>
    </w:p>
    <w:p w:rsidR="007142CF" w:rsidRPr="003F4379" w:rsidRDefault="007142CF" w:rsidP="007142CF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7142CF" w:rsidRPr="00CB6078" w:rsidRDefault="007142CF" w:rsidP="007142CF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p w:rsidR="008A5CA5" w:rsidRPr="00CB6078" w:rsidRDefault="008A5CA5" w:rsidP="007142CF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514" w:rsidRDefault="00730514">
      <w:r>
        <w:separator/>
      </w:r>
    </w:p>
  </w:endnote>
  <w:endnote w:type="continuationSeparator" w:id="0">
    <w:p w:rsidR="00730514" w:rsidRDefault="0073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514" w:rsidRDefault="00730514">
      <w:r>
        <w:separator/>
      </w:r>
    </w:p>
  </w:footnote>
  <w:footnote w:type="continuationSeparator" w:id="0">
    <w:p w:rsidR="00730514" w:rsidRDefault="00730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9FA0C7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7D4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F0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A6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4D1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8F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72F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3241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3A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564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AC4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77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42CF"/>
    <w:rsid w:val="0071533A"/>
    <w:rsid w:val="007162D4"/>
    <w:rsid w:val="00716496"/>
    <w:rsid w:val="00716719"/>
    <w:rsid w:val="0072028E"/>
    <w:rsid w:val="00724050"/>
    <w:rsid w:val="00726353"/>
    <w:rsid w:val="00730514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39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C3F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1C6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91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8A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D0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029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DA1"/>
    <w:rsid w:val="00EE174C"/>
    <w:rsid w:val="00EE30A8"/>
    <w:rsid w:val="00EE4B4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1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A9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010A62-2B27-4DE7-A056-388CB310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B86A0-CB2D-4459-890B-BBC572B0B4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09ED5CE-5133-4C6F-A7F7-B0C131A65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5C45F-56C7-436A-ADC2-4829DBD82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FC4A3-3FC5-4EFC-BFF7-E8523A71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13</cp:revision>
  <cp:lastPrinted>2015-05-05T08:09:00Z</cp:lastPrinted>
  <dcterms:created xsi:type="dcterms:W3CDTF">2015-04-23T13:14:00Z</dcterms:created>
  <dcterms:modified xsi:type="dcterms:W3CDTF">2020-05-29T06:58:00Z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